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6476A7" w:rsidRPr="00992D8B" w:rsidTr="006476A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6A7" w:rsidRPr="00992D8B" w:rsidRDefault="00DF0107" w:rsidP="006476A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476A7" w:rsidRPr="00992D8B" w:rsidTr="006476A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92D8B">
              <w:rPr>
                <w:color w:val="000000"/>
                <w:sz w:val="18"/>
                <w:szCs w:val="18"/>
              </w:rPr>
              <w:t xml:space="preserve"> </w:t>
            </w:r>
            <w:r w:rsidRPr="00992D8B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92D8B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92D8B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6476A7" w:rsidRPr="00992D8B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6476A7" w:rsidRPr="00992D8B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DF0107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DF0107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DF0107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476A7" w:rsidRPr="00992D8B" w:rsidRDefault="006476A7" w:rsidP="006476A7">
      <w:pPr>
        <w:pStyle w:val="1"/>
      </w:pPr>
    </w:p>
    <w:p w:rsidR="00FB001B" w:rsidRPr="00992D8B" w:rsidRDefault="00367816" w:rsidP="00367816">
      <w:pPr>
        <w:pStyle w:val="1"/>
      </w:pPr>
      <w:r w:rsidRPr="00992D8B">
        <w:t>ПРОТОКОЛ</w:t>
      </w:r>
      <w:r w:rsidR="00FB001B" w:rsidRPr="00992D8B">
        <w:rPr>
          <w:caps/>
        </w:rPr>
        <w:br/>
      </w:r>
      <w:r w:rsidR="00234932" w:rsidRPr="00992D8B">
        <w:t xml:space="preserve">измерений </w:t>
      </w:r>
      <w:r w:rsidRPr="00992D8B">
        <w:t>(</w:t>
      </w:r>
      <w:r w:rsidR="00234932" w:rsidRPr="00992D8B">
        <w:t>оценки</w:t>
      </w:r>
      <w:r w:rsidRPr="00992D8B">
        <w:t>)</w:t>
      </w:r>
      <w:r w:rsidR="00234932" w:rsidRPr="00992D8B">
        <w:t xml:space="preserve"> </w:t>
      </w:r>
      <w:r w:rsidR="00B53A14" w:rsidRPr="00992D8B">
        <w:t>вибрации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992D8B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92D8B" w:rsidRDefault="00FB001B" w:rsidP="00367816">
            <w:r w:rsidRPr="00992D8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992D8B" w:rsidRDefault="004B0E5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11091/025- ВЛ</w:t>
            </w:r>
          </w:p>
        </w:tc>
      </w:tr>
      <w:tr w:rsidR="00FB001B" w:rsidRPr="00992D8B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92D8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92D8B" w:rsidRDefault="00FB001B" w:rsidP="00883461">
            <w:pPr>
              <w:pStyle w:val="a9"/>
              <w:rPr>
                <w:bCs/>
              </w:rPr>
            </w:pPr>
            <w:r w:rsidRPr="00992D8B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F277E" w:rsidRPr="00992D8B" w:rsidRDefault="007F277E" w:rsidP="007F277E">
      <w:pPr>
        <w:rPr>
          <w:rStyle w:val="a7"/>
        </w:rPr>
      </w:pPr>
      <w:r w:rsidRPr="00992D8B">
        <w:rPr>
          <w:rStyle w:val="a7"/>
        </w:rPr>
        <w:t xml:space="preserve">1. Дата: </w:t>
      </w:r>
    </w:p>
    <w:p w:rsidR="007F277E" w:rsidRPr="00992D8B" w:rsidRDefault="007F277E" w:rsidP="007F277E">
      <w:pPr>
        <w:rPr>
          <w:rStyle w:val="a7"/>
          <w:b w:val="0"/>
        </w:rPr>
      </w:pPr>
      <w:r w:rsidRPr="00992D8B">
        <w:rPr>
          <w:rStyle w:val="a7"/>
          <w:b w:val="0"/>
        </w:rPr>
        <w:t>1.1 Проведения измерений:</w:t>
      </w:r>
      <w:r w:rsidRPr="00992D8B">
        <w:t xml:space="preserve"> </w:t>
      </w:r>
      <w:fldSimple w:instr=" DOCVARIABLE izm_date \* MERGEFORMAT ">
        <w:r w:rsidR="00DF0107">
          <w:t>18.11.2016</w:t>
        </w:r>
      </w:fldSimple>
    </w:p>
    <w:p w:rsidR="007F277E" w:rsidRPr="00992D8B" w:rsidRDefault="007F277E" w:rsidP="007F277E">
      <w:pPr>
        <w:rPr>
          <w:b/>
        </w:rPr>
      </w:pPr>
      <w:r w:rsidRPr="00992D8B">
        <w:rPr>
          <w:rStyle w:val="a7"/>
          <w:b w:val="0"/>
        </w:rPr>
        <w:t>1.2 Оформления протокола</w:t>
      </w:r>
      <w:r w:rsidRPr="00992D8B">
        <w:rPr>
          <w:color w:val="000000"/>
        </w:rPr>
        <w:t xml:space="preserve">: </w:t>
      </w:r>
      <w:fldSimple w:instr=" DOCVARIABLE fill_date \* MERGEFORMAT ">
        <w:r w:rsidR="00DF0107" w:rsidRPr="00DF0107">
          <w:rPr>
            <w:bCs/>
          </w:rPr>
          <w:t>24</w:t>
        </w:r>
        <w:r w:rsidR="00DF0107">
          <w:t>.11.2016</w:t>
        </w:r>
      </w:fldSimple>
    </w:p>
    <w:p w:rsidR="00BD51C5" w:rsidRPr="00992D8B" w:rsidRDefault="00BD51C5" w:rsidP="00BD51C5">
      <w:pPr>
        <w:pStyle w:val="a6"/>
      </w:pPr>
      <w:r w:rsidRPr="00992D8B">
        <w:t>2. Сведения о работодателе:</w:t>
      </w:r>
    </w:p>
    <w:p w:rsidR="00BD51C5" w:rsidRPr="00992D8B" w:rsidRDefault="00BD51C5" w:rsidP="00BD51C5">
      <w:r w:rsidRPr="00992D8B">
        <w:t>2.1. Наименование работодателя:</w:t>
      </w:r>
      <w:r w:rsidRPr="00992D8B">
        <w:rPr>
          <w:rStyle w:val="aa"/>
        </w:rPr>
        <w:t xml:space="preserve"> </w:t>
      </w:r>
      <w:fldSimple w:instr=" DOCVARIABLE rbtd_name \* MERGEFORMAT ">
        <w:r w:rsidR="004B0E5F" w:rsidRPr="004B0E5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r w:rsidRPr="00992D8B">
        <w:t>2.2. Место нахождения и место осуществления деятельности работодателя:</w:t>
      </w:r>
      <w:r w:rsidRPr="00992D8B">
        <w:rPr>
          <w:rStyle w:val="aa"/>
        </w:rPr>
        <w:t xml:space="preserve"> </w:t>
      </w:r>
      <w:fldSimple w:instr=" DOCVARIABLE rbtd_adr \* MERGEFORMAT ">
        <w:r w:rsidR="004B0E5F" w:rsidRPr="004B0E5F">
          <w:rPr>
            <w:rStyle w:val="aa"/>
          </w:rPr>
          <w:t xml:space="preserve">440052, г. Пенза, ул. Ново-Тамбовская, д.9; г. Пенза, ул. Суворова, д. 225 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r w:rsidRPr="00992D8B">
        <w:t>2.3. Наименование структурного подразделения:</w:t>
      </w:r>
      <w:r w:rsidRPr="00992D8B">
        <w:rPr>
          <w:rStyle w:val="aa"/>
        </w:rPr>
        <w:t xml:space="preserve"> </w:t>
      </w:r>
      <w:fldSimple w:instr=" DOCVARIABLE ceh_info \* MERGEFORMAT ">
        <w:r w:rsidR="004B0E5F" w:rsidRPr="004B0E5F">
          <w:rPr>
            <w:rStyle w:val="aa"/>
          </w:rPr>
          <w:t xml:space="preserve"> Поликлиника - Административно-хозяйственный персонал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pPr>
        <w:pStyle w:val="a6"/>
      </w:pPr>
      <w:r w:rsidRPr="00992D8B">
        <w:t>3. Сведения о рабочем месте:</w:t>
      </w:r>
    </w:p>
    <w:p w:rsidR="00BD51C5" w:rsidRPr="00992D8B" w:rsidRDefault="00BD51C5" w:rsidP="00BD51C5">
      <w:r w:rsidRPr="00992D8B">
        <w:t>3.1. Номер рабочего места:</w:t>
      </w:r>
      <w:r w:rsidRPr="00992D8B">
        <w:rPr>
          <w:rStyle w:val="aa"/>
        </w:rPr>
        <w:t xml:space="preserve"> </w:t>
      </w:r>
      <w:fldSimple w:instr=" DOCVARIABLE rm_number \* MERGEFORMAT ">
        <w:r w:rsidR="004B0E5F" w:rsidRPr="004B0E5F">
          <w:rPr>
            <w:u w:val="single"/>
          </w:rPr>
          <w:t xml:space="preserve"> 11091/025 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r w:rsidRPr="00992D8B">
        <w:t>3.2. Наименование рабочего места:</w:t>
      </w:r>
      <w:r w:rsidRPr="00992D8B">
        <w:rPr>
          <w:rStyle w:val="aa"/>
        </w:rPr>
        <w:t xml:space="preserve"> </w:t>
      </w:r>
      <w:fldSimple w:instr=" DOCVARIABLE rm_name \* MERGEFORMAT ">
        <w:r w:rsidR="004B0E5F" w:rsidRPr="004B0E5F">
          <w:rPr>
            <w:rStyle w:val="aa"/>
          </w:rPr>
          <w:t xml:space="preserve"> Слесарь-сантехник </w:t>
        </w:r>
      </w:fldSimple>
    </w:p>
    <w:p w:rsidR="00BD51C5" w:rsidRPr="00992D8B" w:rsidRDefault="00BD51C5" w:rsidP="00BD51C5">
      <w:r w:rsidRPr="00992D8B">
        <w:t>3.3. Код по ОК 016-94:</w:t>
      </w:r>
      <w:r w:rsidRPr="00992D8B">
        <w:rPr>
          <w:rStyle w:val="aa"/>
        </w:rPr>
        <w:t xml:space="preserve"> </w:t>
      </w:r>
      <w:fldSimple w:instr=" DOCVARIABLE codeok \* MERGEFORMAT ">
        <w:r w:rsidR="004B0E5F" w:rsidRPr="004B0E5F">
          <w:rPr>
            <w:rStyle w:val="aa"/>
          </w:rPr>
          <w:t xml:space="preserve"> 18560 </w:t>
        </w:r>
      </w:fldSimple>
      <w:r w:rsidRPr="00992D8B">
        <w:rPr>
          <w:rStyle w:val="aa"/>
        </w:rPr>
        <w:t> </w:t>
      </w:r>
    </w:p>
    <w:p w:rsidR="007F277E" w:rsidRPr="00992D8B" w:rsidRDefault="007F277E" w:rsidP="007F277E">
      <w:pPr>
        <w:pStyle w:val="a6"/>
      </w:pPr>
      <w:r w:rsidRPr="00992D8B">
        <w:t xml:space="preserve">4. Сведения о средствах измерения: </w:t>
      </w:r>
      <w:fldSimple w:instr=" DOCVARIABLE izm_tools \* MERGEFORMAT ">
        <w:r w:rsidR="004B0E5F" w:rsidRPr="004B0E5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7F277E" w:rsidRPr="00992D8B" w:rsidTr="009F3B67">
        <w:trPr>
          <w:jc w:val="center"/>
        </w:trPr>
        <w:tc>
          <w:tcPr>
            <w:tcW w:w="4678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3" w:name="si_table"/>
            <w:bookmarkEnd w:id="3"/>
            <w:r w:rsidRPr="00992D8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4" w:name="si_factory_num"/>
            <w:bookmarkEnd w:id="4"/>
            <w:r w:rsidRPr="00992D8B">
              <w:t>Заводской номер</w:t>
            </w:r>
          </w:p>
        </w:tc>
        <w:tc>
          <w:tcPr>
            <w:tcW w:w="1560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5" w:name="si_sertif"/>
            <w:bookmarkEnd w:id="5"/>
            <w:r w:rsidRPr="00992D8B">
              <w:t>№ свидетельства</w:t>
            </w:r>
          </w:p>
        </w:tc>
        <w:tc>
          <w:tcPr>
            <w:tcW w:w="1544" w:type="dxa"/>
            <w:vAlign w:val="center"/>
          </w:tcPr>
          <w:p w:rsidR="007F277E" w:rsidRPr="00992D8B" w:rsidRDefault="007F277E" w:rsidP="007F277E">
            <w:pPr>
              <w:pStyle w:val="a8"/>
            </w:pPr>
            <w:r w:rsidRPr="00992D8B">
              <w:t>Действительно до:</w:t>
            </w:r>
          </w:p>
        </w:tc>
        <w:tc>
          <w:tcPr>
            <w:tcW w:w="1413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6" w:name="si_end_date"/>
            <w:bookmarkEnd w:id="6"/>
            <w:r w:rsidRPr="00992D8B">
              <w:t>Погрешность измерения</w:t>
            </w:r>
          </w:p>
        </w:tc>
      </w:tr>
      <w:tr w:rsidR="00DF0107" w:rsidRPr="00992D8B" w:rsidTr="009F3B67">
        <w:trPr>
          <w:jc w:val="center"/>
        </w:trPr>
        <w:tc>
          <w:tcPr>
            <w:tcW w:w="4678" w:type="dxa"/>
            <w:vAlign w:val="center"/>
          </w:tcPr>
          <w:p w:rsidR="00DF0107" w:rsidRPr="00992D8B" w:rsidRDefault="00DF0107" w:rsidP="00DF0107">
            <w:pPr>
              <w:pStyle w:val="a8"/>
              <w:jc w:val="left"/>
            </w:pPr>
            <w:r>
              <w:t>Шумомер интегрирующий-виброметр ШИ-01В (вибропреобразователь АР40 № 8146, адаптер вибропреобразователя АВП № 61009)</w:t>
            </w:r>
          </w:p>
        </w:tc>
        <w:tc>
          <w:tcPr>
            <w:tcW w:w="1134" w:type="dxa"/>
            <w:vAlign w:val="center"/>
          </w:tcPr>
          <w:p w:rsidR="00DF0107" w:rsidRPr="00992D8B" w:rsidRDefault="00DF0107" w:rsidP="007F277E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DF0107" w:rsidRPr="00992D8B" w:rsidRDefault="00DF0107" w:rsidP="007F277E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DF0107" w:rsidRPr="00992D8B" w:rsidRDefault="00DF0107" w:rsidP="007F277E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DF0107" w:rsidRPr="00992D8B" w:rsidRDefault="00DF0107" w:rsidP="007F277E">
            <w:pPr>
              <w:pStyle w:val="a8"/>
            </w:pPr>
            <w:r>
              <w:t>± 0,7 дБ</w:t>
            </w:r>
          </w:p>
        </w:tc>
      </w:tr>
    </w:tbl>
    <w:p w:rsidR="00C0548A" w:rsidRPr="00992D8B" w:rsidRDefault="00C0548A" w:rsidP="00C0548A">
      <w:pPr>
        <w:pStyle w:val="a6"/>
      </w:pPr>
      <w:r w:rsidRPr="00992D8B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F0107" w:rsidRPr="00DF0107" w:rsidRDefault="000705DD" w:rsidP="00AD14A4">
      <w:r w:rsidRPr="00992D8B">
        <w:fldChar w:fldCharType="begin"/>
      </w:r>
      <w:r w:rsidR="00576095" w:rsidRPr="00992D8B">
        <w:instrText xml:space="preserve"> DOCVARIABLE izm_nd_new \* MERGEFORMAT </w:instrText>
      </w:r>
      <w:r w:rsidRPr="00992D8B">
        <w:fldChar w:fldCharType="separate"/>
      </w:r>
      <w:r w:rsidR="00DF0107" w:rsidRPr="00DF0107">
        <w:t>- ГОСТ 31192.1-2004 Вибрация. Измерение локальной вибрации и оценка ее воздействия на человека. Часть1. Общие требования. Принят Межгосударственным советом по стандартизации, метрологии и сертификации по переписке протокол № 15 от 4 февраля 2004 г;</w:t>
      </w:r>
    </w:p>
    <w:p w:rsidR="00DF0107" w:rsidRPr="00DF0107" w:rsidRDefault="00DF0107" w:rsidP="00AD14A4">
      <w:r w:rsidRPr="00DF0107">
        <w:t>- ГОСТ 31192.2-2005 Вибрация. Измерение локальной вибрации и оценка ее воздействия на человека. Часть 2. Требования к проведению измерений на рабочих местах. Принят Межгосударственным советом по стандартизации, метрологии и сертификации, протокол № 29 от 24 июня 2006 г;</w:t>
      </w:r>
    </w:p>
    <w:p w:rsidR="00DF0107" w:rsidRPr="00DF0107" w:rsidRDefault="00DF0107" w:rsidP="00AD14A4">
      <w:r w:rsidRPr="00DF0107">
        <w:t>- Руководство по эксплуатации шумомера интегрирующего виброметра ШИ-01В МГФК.968620.110РЭ;</w:t>
      </w:r>
    </w:p>
    <w:p w:rsidR="00DF0107" w:rsidRPr="00DF0107" w:rsidRDefault="00DF0107" w:rsidP="00AD14A4">
      <w:r w:rsidRPr="00DF010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992D8B" w:rsidRDefault="00DF0107" w:rsidP="00AD14A4">
      <w:r w:rsidRPr="00DF0107">
        <w:t>- СН 2.2.4/2.1.8.566–96 Производственная вибрация, вибрация в помещениях жилых и общественных зданий, утв. и введены в действие постановлением Госкомсанэпиднадзора России от 31 октября 1996 г. № 40.</w:t>
      </w:r>
      <w:r w:rsidR="000705DD" w:rsidRPr="00992D8B">
        <w:fldChar w:fldCharType="end"/>
      </w:r>
    </w:p>
    <w:p w:rsidR="00B53A14" w:rsidRPr="00992D8B" w:rsidRDefault="00B53A14" w:rsidP="008A64AD">
      <w:pPr>
        <w:spacing w:before="60"/>
      </w:pPr>
      <w:r w:rsidRPr="00992D8B">
        <w:rPr>
          <w:rStyle w:val="a7"/>
        </w:rPr>
        <w:t>6. Вид вибрации:</w:t>
      </w:r>
      <w:r w:rsidRPr="00992D8B">
        <w:t xml:space="preserve"> </w:t>
      </w:r>
      <w:fldSimple w:instr=" DOCVARIABLE &quot;vibration&quot; \* MERGEFORMAT ">
        <w:r w:rsidR="00DF0107">
          <w:t xml:space="preserve"> Локальная вибрация </w:t>
        </w:r>
      </w:fldSimple>
    </w:p>
    <w:p w:rsidR="00B53A14" w:rsidRPr="00992D8B" w:rsidRDefault="00B53A14" w:rsidP="008A64AD">
      <w:pPr>
        <w:spacing w:before="60"/>
      </w:pPr>
      <w:r w:rsidRPr="00992D8B">
        <w:rPr>
          <w:rStyle w:val="a7"/>
        </w:rPr>
        <w:t>7. Сведения об источнике вибрации:</w:t>
      </w:r>
      <w:r w:rsidRPr="00992D8B">
        <w:t xml:space="preserve"> </w:t>
      </w:r>
      <w:fldSimple w:instr=" DOCVARIABLE &quot;dop_vibr&quot; \* MERGEFORMAT ">
        <w:r w:rsidR="004B0E5F" w:rsidRPr="004B0E5F">
          <w:t xml:space="preserve"> Ручной электроинструмент </w:t>
        </w:r>
      </w:fldSimple>
    </w:p>
    <w:p w:rsidR="00234932" w:rsidRPr="00992D8B" w:rsidRDefault="00B53A14" w:rsidP="007E3AB5">
      <w:pPr>
        <w:pStyle w:val="a6"/>
        <w:rPr>
          <w:rStyle w:val="a7"/>
        </w:rPr>
      </w:pPr>
      <w:r w:rsidRPr="00992D8B">
        <w:rPr>
          <w:rStyle w:val="a7"/>
        </w:rPr>
        <w:t>8</w:t>
      </w:r>
      <w:r w:rsidR="00234932" w:rsidRPr="00992D8B">
        <w:rPr>
          <w:rStyle w:val="a7"/>
        </w:rPr>
        <w:t xml:space="preserve">. </w:t>
      </w:r>
      <w:r w:rsidR="001C0891" w:rsidRPr="00992D8B">
        <w:t xml:space="preserve">Фактические и нормативные значения </w:t>
      </w:r>
      <w:r w:rsidR="008E0D5E" w:rsidRPr="00992D8B">
        <w:rPr>
          <w:rStyle w:val="a7"/>
        </w:rPr>
        <w:t xml:space="preserve">параметра «Уровень виброускорения, дБ» </w:t>
      </w:r>
      <w:r w:rsidR="00234932" w:rsidRPr="00992D8B">
        <w:rPr>
          <w:rStyle w:val="a7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56"/>
        <w:gridCol w:w="1630"/>
        <w:gridCol w:w="1630"/>
        <w:gridCol w:w="1559"/>
        <w:gridCol w:w="1568"/>
      </w:tblGrid>
      <w:tr w:rsidR="007E3AB5" w:rsidRPr="00992D8B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992D8B">
              <w:t>Наименование измеряемых параметров (рабочей зоны)</w:t>
            </w:r>
          </w:p>
        </w:tc>
        <w:tc>
          <w:tcPr>
            <w:tcW w:w="1630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bookmarkStart w:id="10" w:name="fact_column"/>
            <w:bookmarkEnd w:id="10"/>
            <w:r w:rsidRPr="00992D8B">
              <w:t>Фактическое значение</w:t>
            </w:r>
          </w:p>
        </w:tc>
        <w:tc>
          <w:tcPr>
            <w:tcW w:w="1630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bookmarkStart w:id="11" w:name="norm_column"/>
            <w:bookmarkEnd w:id="11"/>
            <w:r w:rsidRPr="00992D8B">
              <w:t>Нормативное значение</w:t>
            </w:r>
          </w:p>
        </w:tc>
        <w:tc>
          <w:tcPr>
            <w:tcW w:w="1559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r w:rsidRPr="00992D8B">
              <w:rPr>
                <w:b/>
              </w:rPr>
              <w:t xml:space="preserve"> </w:t>
            </w:r>
            <w:bookmarkStart w:id="12" w:name="kut_column"/>
            <w:bookmarkEnd w:id="12"/>
            <w:r w:rsidRPr="00992D8B">
              <w:t>Класс условий труда</w:t>
            </w:r>
          </w:p>
        </w:tc>
        <w:tc>
          <w:tcPr>
            <w:tcW w:w="1568" w:type="dxa"/>
            <w:vAlign w:val="center"/>
          </w:tcPr>
          <w:p w:rsidR="007E3AB5" w:rsidRPr="00992D8B" w:rsidRDefault="007E3AB5" w:rsidP="007E3AB5">
            <w:pPr>
              <w:pStyle w:val="a4"/>
              <w:suppressAutoHyphens/>
              <w:jc w:val="center"/>
            </w:pPr>
            <w:r w:rsidRPr="00992D8B">
              <w:rPr>
                <w:b/>
              </w:rPr>
              <w:t xml:space="preserve"> </w:t>
            </w:r>
            <w:bookmarkStart w:id="13" w:name="time_column"/>
            <w:bookmarkEnd w:id="13"/>
            <w:r w:rsidRPr="00992D8B">
              <w:t>Время пребывания, %</w:t>
            </w: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  <w:bookmarkStart w:id="14" w:name="zona1"/>
            <w:bookmarkEnd w:id="14"/>
            <w:r w:rsidRPr="00DF0107">
              <w:rPr>
                <w:b/>
              </w:rPr>
              <w:t>Территория (ручной электроинструмент)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  <w:rPr>
                <w:b/>
              </w:rPr>
            </w:pPr>
            <w:r w:rsidRPr="00DF0107">
              <w:rPr>
                <w:b/>
              </w:rPr>
              <w:t>10</w:t>
            </w: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bookmarkStart w:id="15" w:name="zona1_x_corr"/>
            <w:bookmarkEnd w:id="15"/>
            <w:r>
              <w:rPr>
                <w:i/>
              </w:rPr>
              <w:t>Корректированный уровень (ось X)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120.5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bookmarkStart w:id="16" w:name="zona1_y_corr"/>
            <w:bookmarkEnd w:id="16"/>
            <w:r>
              <w:rPr>
                <w:i/>
              </w:rPr>
              <w:t>Корректированный уровень (ось Y)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124.3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bookmarkStart w:id="17" w:name="zona1_z_corr"/>
            <w:bookmarkEnd w:id="17"/>
            <w:r>
              <w:rPr>
                <w:i/>
              </w:rPr>
              <w:lastRenderedPageBreak/>
              <w:t>Корректированный уровень (ось Z)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125.1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  <w:bookmarkStart w:id="18" w:name="ekviv"/>
            <w:bookmarkEnd w:id="18"/>
            <w:r>
              <w:rPr>
                <w:b/>
              </w:rPr>
              <w:t>Эквивалентный корректированный уровень: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</w:pPr>
            <w:bookmarkStart w:id="19" w:name="ekvivX"/>
            <w:bookmarkEnd w:id="19"/>
            <w:r>
              <w:t>ОСЬ X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</w:pPr>
            <w:r>
              <w:t>111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</w:pP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</w:pPr>
            <w:bookmarkStart w:id="20" w:name="ekvivY"/>
            <w:bookmarkEnd w:id="20"/>
            <w:r>
              <w:t>ОСЬ Y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</w:pPr>
            <w:r>
              <w:t>114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</w:pPr>
          </w:p>
        </w:tc>
      </w:tr>
      <w:tr w:rsidR="00DF0107" w:rsidRPr="00DF0107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</w:pPr>
            <w:bookmarkStart w:id="21" w:name="ekvivZ"/>
            <w:bookmarkEnd w:id="21"/>
            <w:r>
              <w:t>ОСЬ Z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</w:pPr>
            <w:r>
              <w:t>115</w:t>
            </w:r>
          </w:p>
        </w:tc>
        <w:tc>
          <w:tcPr>
            <w:tcW w:w="1630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DF0107" w:rsidRPr="00DF0107" w:rsidRDefault="00DF0107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DF0107" w:rsidRPr="00DF0107" w:rsidRDefault="00DF0107" w:rsidP="007E3AB5">
            <w:pPr>
              <w:pStyle w:val="a4"/>
              <w:suppressAutoHyphens/>
              <w:jc w:val="center"/>
            </w:pPr>
          </w:p>
        </w:tc>
      </w:tr>
    </w:tbl>
    <w:p w:rsidR="00234932" w:rsidRPr="00992D8B" w:rsidRDefault="00234932" w:rsidP="00367816">
      <w:pPr>
        <w:rPr>
          <w:sz w:val="12"/>
          <w:szCs w:val="12"/>
        </w:rPr>
      </w:pPr>
    </w:p>
    <w:p w:rsidR="00D76DF8" w:rsidRPr="00992D8B" w:rsidRDefault="00B53A14" w:rsidP="00D76DF8">
      <w:r w:rsidRPr="00992D8B">
        <w:rPr>
          <w:rStyle w:val="a7"/>
        </w:rPr>
        <w:t>9</w:t>
      </w:r>
      <w:r w:rsidR="00D76DF8" w:rsidRPr="00992D8B">
        <w:rPr>
          <w:rStyle w:val="a7"/>
        </w:rPr>
        <w:t>. Заключение:</w:t>
      </w:r>
      <w:r w:rsidR="00D76DF8" w:rsidRPr="00992D8B">
        <w:rPr>
          <w:rStyle w:val="a7"/>
        </w:rPr>
        <w:br/>
      </w:r>
      <w:fldSimple w:instr=" DOCVARIABLE att_zakl \* MERGEFORMAT ">
        <w:r w:rsidR="00DF0107" w:rsidRPr="00DF0107">
          <w:rPr>
            <w:bCs/>
          </w:rPr>
          <w:t>-</w:t>
        </w:r>
        <w:r w:rsidR="00DF0107" w:rsidRPr="00DF0107">
          <w:t xml:space="preserve"> фактический уровень вредного фактора соответствует гигиеническим нормативам;</w:t>
        </w:r>
      </w:fldSimple>
      <w:r w:rsidR="00D76DF8" w:rsidRPr="00992D8B">
        <w:br/>
        <w:t xml:space="preserve">- класс условий труда - </w:t>
      </w:r>
      <w:fldSimple w:instr=" DOCVARIABLE class \* MERGEFORMAT ">
        <w:r w:rsidR="00DF0107">
          <w:t>2</w:t>
        </w:r>
      </w:fldSimple>
    </w:p>
    <w:p w:rsidR="006C28B3" w:rsidRPr="00992D8B" w:rsidRDefault="00B53A14" w:rsidP="008A64AD">
      <w:pPr>
        <w:rPr>
          <w:rStyle w:val="a7"/>
        </w:rPr>
      </w:pPr>
      <w:r w:rsidRPr="00992D8B">
        <w:rPr>
          <w:rStyle w:val="a7"/>
        </w:rPr>
        <w:t>10</w:t>
      </w:r>
      <w:r w:rsidR="006C28B3" w:rsidRPr="00992D8B">
        <w:rPr>
          <w:rStyle w:val="a7"/>
        </w:rPr>
        <w:t xml:space="preserve">. </w:t>
      </w:r>
      <w:r w:rsidR="00563E94" w:rsidRPr="00992D8B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F0107" w:rsidTr="00DF010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0107" w:rsidRDefault="00DF0107" w:rsidP="00AA46ED">
            <w:pPr>
              <w:pStyle w:val="a8"/>
            </w:pPr>
            <w:r w:rsidRPr="00DF010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F010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0107" w:rsidRDefault="00DF0107" w:rsidP="00AA46ED">
            <w:pPr>
              <w:pStyle w:val="a8"/>
            </w:pPr>
            <w:r w:rsidRPr="00DF010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F010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010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F010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F0107" w:rsidRDefault="00DF0107" w:rsidP="00AA46ED">
            <w:pPr>
              <w:pStyle w:val="a8"/>
            </w:pPr>
            <w:r w:rsidRPr="00DF0107">
              <w:t>Митяева Ольга Александровна</w:t>
            </w:r>
          </w:p>
        </w:tc>
      </w:tr>
      <w:tr w:rsidR="00AA46ED" w:rsidRPr="00DF0107" w:rsidTr="009F3B6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F0107" w:rsidRDefault="00DF0107" w:rsidP="00AA46ED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F010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F0107" w:rsidRDefault="00DF0107" w:rsidP="00AA46ED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F010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F0107" w:rsidRDefault="00DF0107" w:rsidP="00AA46ED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F010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F0107" w:rsidRDefault="00DF0107" w:rsidP="00AA46ED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(Ф.И.О.)</w:t>
            </w:r>
          </w:p>
        </w:tc>
      </w:tr>
    </w:tbl>
    <w:p w:rsidR="007D1852" w:rsidRPr="00992D8B" w:rsidRDefault="007D1852" w:rsidP="009F65CB"/>
    <w:p w:rsidR="007F277E" w:rsidRPr="00992D8B" w:rsidRDefault="007F277E" w:rsidP="007F277E">
      <w:r w:rsidRPr="00992D8B">
        <w:rPr>
          <w:b/>
          <w:color w:val="000000"/>
        </w:rPr>
        <w:t>11. Сотрудники организации (лаборатории)</w:t>
      </w:r>
      <w:r w:rsidRPr="00992D8B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F277E" w:rsidRPr="00DF0107" w:rsidTr="00DF010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DF0107" w:rsidRDefault="00DF0107" w:rsidP="007F277E">
            <w:pPr>
              <w:pStyle w:val="a8"/>
            </w:pPr>
            <w:r w:rsidRPr="00DF010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F277E" w:rsidRPr="00DF0107" w:rsidRDefault="007F277E" w:rsidP="007F277E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DF0107" w:rsidRDefault="00DF0107" w:rsidP="007F277E">
            <w:pPr>
              <w:pStyle w:val="a8"/>
            </w:pPr>
            <w:r w:rsidRPr="00DF010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F277E" w:rsidRPr="00DF0107" w:rsidRDefault="007F277E" w:rsidP="007F277E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DF0107" w:rsidRDefault="007F277E" w:rsidP="007F277E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F277E" w:rsidRPr="00DF0107" w:rsidRDefault="007F277E" w:rsidP="007F277E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DF0107" w:rsidRDefault="00DF0107" w:rsidP="007F277E">
            <w:pPr>
              <w:pStyle w:val="a8"/>
            </w:pPr>
            <w:r w:rsidRPr="00DF0107">
              <w:t>Лукичев Дмитрий Олегович</w:t>
            </w:r>
          </w:p>
        </w:tc>
      </w:tr>
      <w:tr w:rsidR="007F277E" w:rsidRPr="00DF0107" w:rsidTr="009F3B6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F277E" w:rsidRPr="00DF0107" w:rsidRDefault="00DF0107" w:rsidP="007F277E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F277E" w:rsidRPr="00DF0107" w:rsidRDefault="007F277E" w:rsidP="007F277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F277E" w:rsidRPr="00DF0107" w:rsidRDefault="00DF0107" w:rsidP="007F277E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F277E" w:rsidRPr="00DF0107" w:rsidRDefault="007F277E" w:rsidP="007F277E">
            <w:pPr>
              <w:pStyle w:val="a8"/>
              <w:rPr>
                <w:b/>
                <w:vertAlign w:val="superscript"/>
              </w:rPr>
            </w:pPr>
            <w:bookmarkStart w:id="24" w:name="fio_izm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F277E" w:rsidRPr="00DF0107" w:rsidRDefault="00DF0107" w:rsidP="007F277E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F277E" w:rsidRPr="00DF0107" w:rsidRDefault="007F277E" w:rsidP="007F277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F277E" w:rsidRPr="00DF0107" w:rsidRDefault="00DF0107" w:rsidP="007F277E">
            <w:pPr>
              <w:pStyle w:val="a8"/>
              <w:rPr>
                <w:b/>
                <w:vertAlign w:val="superscript"/>
              </w:rPr>
            </w:pPr>
            <w:r w:rsidRPr="00DF0107">
              <w:rPr>
                <w:vertAlign w:val="superscript"/>
              </w:rPr>
              <w:t>(Ф.И.О.)</w:t>
            </w:r>
          </w:p>
        </w:tc>
      </w:tr>
    </w:tbl>
    <w:p w:rsidR="007F277E" w:rsidRPr="00992D8B" w:rsidRDefault="007F277E" w:rsidP="009F65CB"/>
    <w:sectPr w:rsidR="007F277E" w:rsidRPr="00992D8B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107" w:rsidRDefault="00DF0107" w:rsidP="0076042D">
      <w:pPr>
        <w:pStyle w:val="a9"/>
      </w:pPr>
      <w:r>
        <w:separator/>
      </w:r>
    </w:p>
  </w:endnote>
  <w:endnote w:type="continuationSeparator" w:id="0">
    <w:p w:rsidR="00DF0107" w:rsidRDefault="00DF010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8C7337" w:rsidTr="009F3B67">
      <w:tc>
        <w:tcPr>
          <w:tcW w:w="4821" w:type="dxa"/>
        </w:tcPr>
        <w:p w:rsidR="008C7337" w:rsidRPr="009F3B67" w:rsidRDefault="004B0E5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11091/025- ВЛ</w:t>
          </w:r>
        </w:p>
      </w:tc>
      <w:tc>
        <w:tcPr>
          <w:tcW w:w="784" w:type="dxa"/>
        </w:tcPr>
        <w:p w:rsidR="008C7337" w:rsidRPr="009F3B67" w:rsidRDefault="008C7337" w:rsidP="009F3B67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</w:tcPr>
        <w:p w:rsidR="008C7337" w:rsidRPr="009F3B67" w:rsidRDefault="008C7337" w:rsidP="009F3B6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F3B67">
            <w:rPr>
              <w:rStyle w:val="ad"/>
              <w:sz w:val="20"/>
              <w:szCs w:val="20"/>
            </w:rPr>
            <w:t xml:space="preserve">Стр. </w:t>
          </w:r>
          <w:r w:rsidR="000705DD" w:rsidRPr="009F3B67">
            <w:rPr>
              <w:rStyle w:val="ad"/>
              <w:sz w:val="20"/>
              <w:szCs w:val="20"/>
            </w:rPr>
            <w:fldChar w:fldCharType="begin"/>
          </w:r>
          <w:r w:rsidRPr="009F3B67">
            <w:rPr>
              <w:rStyle w:val="ad"/>
              <w:sz w:val="20"/>
              <w:szCs w:val="20"/>
            </w:rPr>
            <w:instrText xml:space="preserve">PAGE  </w:instrText>
          </w:r>
          <w:r w:rsidR="000705DD" w:rsidRPr="009F3B67">
            <w:rPr>
              <w:rStyle w:val="ad"/>
              <w:sz w:val="20"/>
              <w:szCs w:val="20"/>
            </w:rPr>
            <w:fldChar w:fldCharType="separate"/>
          </w:r>
          <w:r w:rsidR="004B0E5F">
            <w:rPr>
              <w:rStyle w:val="ad"/>
              <w:noProof/>
              <w:sz w:val="20"/>
              <w:szCs w:val="20"/>
            </w:rPr>
            <w:t>1</w:t>
          </w:r>
          <w:r w:rsidR="000705DD" w:rsidRPr="009F3B67">
            <w:rPr>
              <w:rStyle w:val="ad"/>
              <w:sz w:val="20"/>
              <w:szCs w:val="20"/>
            </w:rPr>
            <w:fldChar w:fldCharType="end"/>
          </w:r>
          <w:r w:rsidRPr="009F3B6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B0E5F" w:rsidRPr="004B0E5F">
              <w:rPr>
                <w:rStyle w:val="ad"/>
                <w:noProof/>
                <w:sz w:val="20"/>
              </w:rPr>
              <w:t>2</w:t>
            </w:r>
          </w:fldSimple>
          <w:r w:rsidRPr="009F3B6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8C7337" w:rsidRPr="00992D8B" w:rsidRDefault="007F277E" w:rsidP="007F277E">
    <w:pPr>
      <w:pStyle w:val="ac"/>
      <w:jc w:val="both"/>
      <w:rPr>
        <w:sz w:val="22"/>
        <w:szCs w:val="22"/>
      </w:rPr>
    </w:pPr>
    <w:r w:rsidRPr="00992D8B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107" w:rsidRDefault="00DF0107" w:rsidP="0076042D">
      <w:pPr>
        <w:pStyle w:val="a9"/>
      </w:pPr>
      <w:r>
        <w:separator/>
      </w:r>
    </w:p>
  </w:footnote>
  <w:footnote w:type="continuationSeparator" w:id="0">
    <w:p w:rsidR="00DF0107" w:rsidRDefault="00DF010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Административно-хозяйственный персонал"/>
    <w:docVar w:name="chk_p46" w:val="0"/>
    <w:docVar w:name="class" w:val="2"/>
    <w:docVar w:name="class_base" w:val="2"/>
    <w:docVar w:name="close_doc_flag" w:val="0"/>
    <w:docVar w:name="co_classes" w:val="   "/>
    <w:docVar w:name="codeok" w:val=" 18560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vibr" w:val=" Ручной электроинструмент "/>
    <w:docVar w:name="exp_guids" w:val="612A37CB0032446489100AADB5E1F472@136-870-614 81"/>
    <w:docVar w:name="exp_snils" w:val="612A37CB0032446489100AADB5E1F472@136-870-614 81"/>
    <w:docVar w:name="fac_name" w:val="Вибрация(лок)"/>
    <w:docVar w:name="fac_name2" w:val="Вибрация"/>
    <w:docVar w:name="facid" w:val="8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ГОСТ 31192.1-2004 Вибрация. Измерение локальной вибрации и оценка ее воздействия на человека. Часть1. Общие требования. Принят Межгосударственным советом по стандартизации, метрологии и сертификации по переписке протокол № 15 от 4 февраля 2004 г;_x000D_- ГОСТ 31192.2-2005 Вибрация. Измерение локальной вибрации и оценка ее воздействия на человека. Часть 2. Требования к проведению измерений на рабочих местах. Принят Межгосударственным советом по стандартизации, метрологии и сертификации, протокол № 29 от 24 июня 2006 г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6–96 Производственная вибрация, вибрация в помещениях жилых и общественных зданий, утв. и введены в действие постановлением Госкомсанэпиднадзора России от 31 октября 1996 г. № 40."/>
    <w:docVar w:name="izm_time" w:val="0"/>
    <w:docVar w:name="izm_tools" w:val="    "/>
    <w:docVar w:name="lindex" w:val="0"/>
    <w:docVar w:name="measures" w:val=" "/>
    <w:docVar w:name="measures2" w:val=" "/>
    <w:docVar w:name="N_dog" w:val=" "/>
    <w:docVar w:name="N_prikaz" w:val=" "/>
    <w:docVar w:name="num_doc" w:val="11091/025- ВЛ "/>
    <w:docVar w:name="oborud" w:val=" Ручной слесарный инструмент, ручной электроинструмент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4BEBC35E95E4D83BBEEF4B4CDC06379"/>
    <w:docVar w:name="rm_id" w:val="156"/>
    <w:docVar w:name="rm_name" w:val=" Слесарь-сантехник "/>
    <w:docVar w:name="rm_number" w:val=" 11091/025 "/>
    <w:docVar w:name="si_guids" w:val="806808895AD54263B55D4BD1220727C2@95509@26.11.2015@26.11.2016"/>
    <w:docVar w:name="sign_date" w:val="   "/>
    <w:docVar w:name="struct_info" w:val="    "/>
    <w:docVar w:name="template" w:val="vibr_prg_sout.dot"/>
    <w:docVar w:name="timesmena" w:val="360"/>
    <w:docVar w:name="tools" w:val=" Отсутствуют "/>
    <w:docVar w:name="typevibr" w:val="loc"/>
    <w:docVar w:name="version" w:val="51"/>
    <w:docVar w:name="vibr_param" w:val="2"/>
    <w:docVar w:name="vibration" w:val=" Локальная вибрация "/>
    <w:docVar w:name="vid" w:val="2"/>
    <w:docVar w:name="zona_name" w:val="Территория"/>
    <w:docVar w:name="zona_time" w:val="10"/>
  </w:docVars>
  <w:rsids>
    <w:rsidRoot w:val="000705DD"/>
    <w:rsid w:val="00025683"/>
    <w:rsid w:val="00046815"/>
    <w:rsid w:val="0005566C"/>
    <w:rsid w:val="000705DD"/>
    <w:rsid w:val="000D1F5B"/>
    <w:rsid w:val="00110025"/>
    <w:rsid w:val="001429B1"/>
    <w:rsid w:val="001607C8"/>
    <w:rsid w:val="001C0891"/>
    <w:rsid w:val="001F4D8D"/>
    <w:rsid w:val="00234932"/>
    <w:rsid w:val="002E55C6"/>
    <w:rsid w:val="00305B2F"/>
    <w:rsid w:val="00367816"/>
    <w:rsid w:val="003876C3"/>
    <w:rsid w:val="003C24DB"/>
    <w:rsid w:val="00402CAC"/>
    <w:rsid w:val="00444410"/>
    <w:rsid w:val="004A47AD"/>
    <w:rsid w:val="004B0E5F"/>
    <w:rsid w:val="004C4DB2"/>
    <w:rsid w:val="00563E94"/>
    <w:rsid w:val="00576095"/>
    <w:rsid w:val="005A3A36"/>
    <w:rsid w:val="005B466C"/>
    <w:rsid w:val="005B7FE8"/>
    <w:rsid w:val="005C0A9A"/>
    <w:rsid w:val="006476A7"/>
    <w:rsid w:val="0069682B"/>
    <w:rsid w:val="006C28B3"/>
    <w:rsid w:val="00701FCB"/>
    <w:rsid w:val="007049EB"/>
    <w:rsid w:val="00710271"/>
    <w:rsid w:val="00717C9F"/>
    <w:rsid w:val="0076042D"/>
    <w:rsid w:val="007D1852"/>
    <w:rsid w:val="007D2CEA"/>
    <w:rsid w:val="007E3AB5"/>
    <w:rsid w:val="007F277E"/>
    <w:rsid w:val="00883461"/>
    <w:rsid w:val="008A64AD"/>
    <w:rsid w:val="008B6250"/>
    <w:rsid w:val="008C7337"/>
    <w:rsid w:val="008E0D5E"/>
    <w:rsid w:val="008E68DE"/>
    <w:rsid w:val="0090588D"/>
    <w:rsid w:val="0092778A"/>
    <w:rsid w:val="00992D8B"/>
    <w:rsid w:val="009F3B67"/>
    <w:rsid w:val="009F65CB"/>
    <w:rsid w:val="00A12349"/>
    <w:rsid w:val="00A91908"/>
    <w:rsid w:val="00AA4551"/>
    <w:rsid w:val="00AA46ED"/>
    <w:rsid w:val="00AA4DCC"/>
    <w:rsid w:val="00AD14A4"/>
    <w:rsid w:val="00AD7C32"/>
    <w:rsid w:val="00AF796F"/>
    <w:rsid w:val="00B53A14"/>
    <w:rsid w:val="00BA5029"/>
    <w:rsid w:val="00BC2F3C"/>
    <w:rsid w:val="00BD51C5"/>
    <w:rsid w:val="00C02721"/>
    <w:rsid w:val="00C0548A"/>
    <w:rsid w:val="00CE3307"/>
    <w:rsid w:val="00D76DF8"/>
    <w:rsid w:val="00DB5302"/>
    <w:rsid w:val="00DD6B1F"/>
    <w:rsid w:val="00DF0107"/>
    <w:rsid w:val="00E124F4"/>
    <w:rsid w:val="00E34906"/>
    <w:rsid w:val="00E36337"/>
    <w:rsid w:val="00EB72AD"/>
    <w:rsid w:val="00EC37A1"/>
    <w:rsid w:val="00EC7CA3"/>
    <w:rsid w:val="00EF3DC4"/>
    <w:rsid w:val="00F27F3F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vib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vibr_prg_sout.dot</Template>
  <TotalTime>1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2016-11-24T11:17:00Z</dcterms:created>
  <dcterms:modified xsi:type="dcterms:W3CDTF">2016-11-25T06:23:00Z</dcterms:modified>
</cp:coreProperties>
</file>